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DD8B5" w14:textId="77777777" w:rsidR="003C4445" w:rsidRDefault="003C4445" w:rsidP="003C444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BOTELER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78FF8093" w14:textId="77777777" w:rsidR="003C4445" w:rsidRDefault="003C4445" w:rsidP="003C444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CF48C06" w14:textId="77777777" w:rsidR="003C4445" w:rsidRDefault="003C4445" w:rsidP="003C444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4CACAF80" w14:textId="77777777" w:rsidR="003C4445" w:rsidRDefault="003C4445" w:rsidP="003C444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Aug.1409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 (C.F.R. 1405-13 p.124)</w:t>
      </w:r>
    </w:p>
    <w:p w14:paraId="17D59BF1" w14:textId="77777777" w:rsidR="003C4445" w:rsidRDefault="003C4445" w:rsidP="003C444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8CC293D" w14:textId="77777777" w:rsidR="003C4445" w:rsidRDefault="003C4445" w:rsidP="003C444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4B570E4F" w14:textId="77777777" w:rsidR="003C4445" w:rsidRDefault="003C4445" w:rsidP="003C4445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2022</w:t>
      </w:r>
    </w:p>
    <w:p w14:paraId="7F00A1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9CE65" w14:textId="77777777" w:rsidR="003C4445" w:rsidRDefault="003C4445" w:rsidP="009139A6">
      <w:r>
        <w:separator/>
      </w:r>
    </w:p>
  </w:endnote>
  <w:endnote w:type="continuationSeparator" w:id="0">
    <w:p w14:paraId="08D537A6" w14:textId="77777777" w:rsidR="003C4445" w:rsidRDefault="003C44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5D3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9E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FD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6A0A4" w14:textId="77777777" w:rsidR="003C4445" w:rsidRDefault="003C4445" w:rsidP="009139A6">
      <w:r>
        <w:separator/>
      </w:r>
    </w:p>
  </w:footnote>
  <w:footnote w:type="continuationSeparator" w:id="0">
    <w:p w14:paraId="4A906FD9" w14:textId="77777777" w:rsidR="003C4445" w:rsidRDefault="003C44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3C0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A76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4C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445"/>
    <w:rsid w:val="000666E0"/>
    <w:rsid w:val="002510B7"/>
    <w:rsid w:val="003C444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B51C3"/>
  <w15:chartTrackingRefBased/>
  <w15:docId w15:val="{83E9FC17-132D-4BE0-BCDF-7EA92C9C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44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2023-05-11T15:16:00Z</dcterms:created>
  <dcterms:modified xsi:type="dcterms:W3CDTF">2023-05-11T15:16:00Z</dcterms:modified>
</cp:coreProperties>
</file>